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523AE0" w:rsidRPr="00523AE0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Διαιθυλαιθέρας</w:t>
            </w:r>
            <w:proofErr w:type="spellEnd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523AE0" w:rsidRPr="00523AE0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23AE0" w:rsidRPr="00523AE0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23AE0" w:rsidRPr="00523AE0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3AE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3AE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23AE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23AE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23AE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3AE0" w:rsidRPr="00523AE0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23AE0" w:rsidRPr="00523AE0" w:rsidRDefault="00523AE0" w:rsidP="00523A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Diethyl</w:t>
            </w:r>
            <w:proofErr w:type="spellEnd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Ether</w:t>
            </w:r>
            <w:proofErr w:type="spellEnd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Διαιθυλαιθέρας</w:t>
            </w:r>
            <w:proofErr w:type="spellEnd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stabilized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23AE0" w:rsidRPr="00523AE0" w:rsidTr="00D80BF9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23AE0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AE0" w:rsidRPr="00523AE0" w:rsidRDefault="00523AE0" w:rsidP="00523AE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523AE0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523AE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2,5 </w:t>
            </w:r>
            <w:proofErr w:type="spellStart"/>
            <w:r w:rsidRPr="00523AE0">
              <w:rPr>
                <w:rFonts w:ascii="Tahoma" w:hAnsi="Tahoma" w:cs="Tahoma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23AE0" w:rsidRPr="00523AE0" w:rsidTr="00D80BF9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3AE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523AE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523AE0" w:rsidRPr="00523AE0" w:rsidRDefault="00523AE0" w:rsidP="00523A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23AE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523AE0" w:rsidRDefault="00B43CAA" w:rsidP="00523AE0"/>
    <w:sectPr w:rsidR="00B43CAA" w:rsidRPr="00523A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23AE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3FF3C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2025-11-24T10:48:00Z</dcterms:created>
  <dcterms:modified xsi:type="dcterms:W3CDTF">2025-11-24T10:48:00Z</dcterms:modified>
</cp:coreProperties>
</file>